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0783B" w14:textId="77777777" w:rsidR="003B4737" w:rsidRDefault="003B4737" w:rsidP="003B47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MELTON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171332B" w14:textId="77777777" w:rsidR="003B4737" w:rsidRDefault="003B4737" w:rsidP="003B47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7EC4DA40" w14:textId="77777777" w:rsidR="003B4737" w:rsidRDefault="003B4737" w:rsidP="003B4737">
      <w:pPr>
        <w:pStyle w:val="NoSpacing"/>
        <w:rPr>
          <w:rFonts w:cs="Times New Roman"/>
          <w:szCs w:val="24"/>
        </w:rPr>
      </w:pPr>
    </w:p>
    <w:p w14:paraId="60F5BD16" w14:textId="77777777" w:rsidR="003B4737" w:rsidRDefault="003B4737" w:rsidP="003B4737">
      <w:pPr>
        <w:pStyle w:val="NoSpacing"/>
        <w:rPr>
          <w:rFonts w:cs="Times New Roman"/>
          <w:szCs w:val="24"/>
        </w:rPr>
      </w:pPr>
    </w:p>
    <w:p w14:paraId="4E63EE4D" w14:textId="77777777" w:rsidR="003B4737" w:rsidRDefault="003B4737" w:rsidP="003B4737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6AB9DCBB" w14:textId="77777777" w:rsidR="003B4737" w:rsidRDefault="003B4737" w:rsidP="003B473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755ED30" w14:textId="77777777" w:rsidR="003B4737" w:rsidRDefault="003B4737" w:rsidP="003B473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67942EC" w14:textId="77777777" w:rsidR="003B4737" w:rsidRDefault="003B4737" w:rsidP="003B4737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65093492" w14:textId="77777777" w:rsidR="003B4737" w:rsidRDefault="003B4737" w:rsidP="003B4737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2D32A0E7" w14:textId="77777777" w:rsidR="003B4737" w:rsidRDefault="003B4737" w:rsidP="003B4737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5 December 2022</w:t>
      </w:r>
    </w:p>
    <w:p w14:paraId="298C67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603A" w14:textId="77777777" w:rsidR="003B4737" w:rsidRDefault="003B4737" w:rsidP="009139A6">
      <w:r>
        <w:separator/>
      </w:r>
    </w:p>
  </w:endnote>
  <w:endnote w:type="continuationSeparator" w:id="0">
    <w:p w14:paraId="3CE711B7" w14:textId="77777777" w:rsidR="003B4737" w:rsidRDefault="003B47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87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A11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6D0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DCBE5" w14:textId="77777777" w:rsidR="003B4737" w:rsidRDefault="003B4737" w:rsidP="009139A6">
      <w:r>
        <w:separator/>
      </w:r>
    </w:p>
  </w:footnote>
  <w:footnote w:type="continuationSeparator" w:id="0">
    <w:p w14:paraId="27CFA0D9" w14:textId="77777777" w:rsidR="003B4737" w:rsidRDefault="003B47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5B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8D6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446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37"/>
    <w:rsid w:val="000666E0"/>
    <w:rsid w:val="002510B7"/>
    <w:rsid w:val="003B473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C124C"/>
  <w15:chartTrackingRefBased/>
  <w15:docId w15:val="{081B8DD5-77DC-4D96-A4AA-9DD148A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2023-01-03T21:29:00Z</dcterms:created>
  <dcterms:modified xsi:type="dcterms:W3CDTF">2023-01-03T21:30:00Z</dcterms:modified>
</cp:coreProperties>
</file>